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195C" w14:textId="45877C3B" w:rsidR="00BA00A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RYSOME</w:t>
      </w:r>
      <w:r>
        <w:rPr>
          <w:rFonts w:ascii="Times New Roman" w:hAnsi="Times New Roman" w:cs="Times New Roman"/>
          <w:sz w:val="24"/>
          <w:szCs w:val="24"/>
        </w:rPr>
        <w:t xml:space="preserve">      (d.1479-80)</w:t>
      </w:r>
    </w:p>
    <w:p w14:paraId="79B5BA59" w14:textId="4A431564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Rysome, in the parish of Withernsea, East Riding of Yorkshire.</w:t>
      </w:r>
    </w:p>
    <w:p w14:paraId="0A9879DE" w14:textId="1687F9A4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80C0B2" w14:textId="5B6D6EBD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E2F17" w14:textId="505DBFF4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p.143)</w:t>
      </w:r>
    </w:p>
    <w:p w14:paraId="3799D8B8" w14:textId="786BF542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</w:t>
      </w: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60ACCBA0" w14:textId="600CB3A2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542704" w14:textId="5169A423" w:rsid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CAAAD4" w14:textId="02B9CD14" w:rsidR="00E04C8B" w:rsidRPr="00E04C8B" w:rsidRDefault="00E04C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sectPr w:rsidR="00E04C8B" w:rsidRPr="00E04C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1ADB" w14:textId="77777777" w:rsidR="00E04C8B" w:rsidRDefault="00E04C8B" w:rsidP="009139A6">
      <w:r>
        <w:separator/>
      </w:r>
    </w:p>
  </w:endnote>
  <w:endnote w:type="continuationSeparator" w:id="0">
    <w:p w14:paraId="5FC887AD" w14:textId="77777777" w:rsidR="00E04C8B" w:rsidRDefault="00E04C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A48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33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67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FA169" w14:textId="77777777" w:rsidR="00E04C8B" w:rsidRDefault="00E04C8B" w:rsidP="009139A6">
      <w:r>
        <w:separator/>
      </w:r>
    </w:p>
  </w:footnote>
  <w:footnote w:type="continuationSeparator" w:id="0">
    <w:p w14:paraId="43EE87D4" w14:textId="77777777" w:rsidR="00E04C8B" w:rsidRDefault="00E04C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66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6C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E0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C8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4C8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B0975"/>
  <w15:chartTrackingRefBased/>
  <w15:docId w15:val="{6C0B296C-C015-4432-A2FE-444BBB9A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2021-12-06T10:04:00Z</dcterms:created>
  <dcterms:modified xsi:type="dcterms:W3CDTF">2021-12-06T10:07:00Z</dcterms:modified>
</cp:coreProperties>
</file>